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</w:p>
    <w:p w:rsidR="003B501C" w:rsidRDefault="00B84B02" w:rsidP="003B501C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2</w:t>
      </w:r>
      <w:r w:rsidR="0055102F">
        <w:rPr>
          <w:b/>
          <w:bCs/>
          <w:caps/>
          <w:sz w:val="36"/>
        </w:rPr>
        <w:t>.</w:t>
      </w:r>
      <w:r w:rsidR="003B501C">
        <w:rPr>
          <w:b/>
          <w:bCs/>
          <w:caps/>
          <w:sz w:val="36"/>
        </w:rPr>
        <w:t xml:space="preserve"> </w:t>
      </w:r>
      <w:bookmarkEnd w:id="0"/>
      <w:r w:rsidR="003B501C">
        <w:rPr>
          <w:b/>
          <w:bCs/>
          <w:caps/>
          <w:sz w:val="36"/>
        </w:rPr>
        <w:t>seznam souřadnic a výšek</w:t>
      </w:r>
    </w:p>
    <w:p w:rsidR="003B501C" w:rsidRDefault="003B501C" w:rsidP="003B501C">
      <w:pPr>
        <w:jc w:val="center"/>
        <w:rPr>
          <w:sz w:val="24"/>
        </w:rPr>
      </w:pPr>
      <w:r>
        <w:rPr>
          <w:sz w:val="24"/>
        </w:rPr>
        <w:t>(S-JTSK, Bpv)</w:t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  <w:bookmarkStart w:id="1" w:name="_GoBack"/>
      <w:bookmarkEnd w:id="1"/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t>Obsah:</w:t>
      </w:r>
    </w:p>
    <w:p w:rsidR="003B501C" w:rsidRDefault="003B501C" w:rsidP="003B501C">
      <w:pPr>
        <w:jc w:val="both"/>
        <w:rPr>
          <w:sz w:val="24"/>
        </w:rPr>
      </w:pPr>
    </w:p>
    <w:p w:rsidR="008422E1" w:rsidRDefault="003B501C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91703280" w:history="1">
        <w:r w:rsidR="008422E1" w:rsidRPr="00B20017">
          <w:rPr>
            <w:rStyle w:val="Hypertextovodkaz"/>
            <w:noProof/>
          </w:rPr>
          <w:t>2.1  DANÉ BODY POLOHOVÉ</w:t>
        </w:r>
        <w:r w:rsidR="008422E1">
          <w:rPr>
            <w:noProof/>
            <w:webHidden/>
          </w:rPr>
          <w:tab/>
        </w:r>
        <w:r w:rsidR="008422E1">
          <w:rPr>
            <w:noProof/>
            <w:webHidden/>
          </w:rPr>
          <w:fldChar w:fldCharType="begin"/>
        </w:r>
        <w:r w:rsidR="008422E1">
          <w:rPr>
            <w:noProof/>
            <w:webHidden/>
          </w:rPr>
          <w:instrText xml:space="preserve"> PAGEREF _Toc491703280 \h </w:instrText>
        </w:r>
        <w:r w:rsidR="008422E1">
          <w:rPr>
            <w:noProof/>
            <w:webHidden/>
          </w:rPr>
        </w:r>
        <w:r w:rsidR="008422E1">
          <w:rPr>
            <w:noProof/>
            <w:webHidden/>
          </w:rPr>
          <w:fldChar w:fldCharType="separate"/>
        </w:r>
        <w:r w:rsidR="008422E1">
          <w:rPr>
            <w:noProof/>
            <w:webHidden/>
          </w:rPr>
          <w:t>2</w:t>
        </w:r>
        <w:r w:rsidR="008422E1">
          <w:rPr>
            <w:noProof/>
            <w:webHidden/>
          </w:rPr>
          <w:fldChar w:fldCharType="end"/>
        </w:r>
      </w:hyperlink>
    </w:p>
    <w:p w:rsidR="008422E1" w:rsidRDefault="006B2F1B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3281" w:history="1">
        <w:r w:rsidR="008422E1" w:rsidRPr="00B20017">
          <w:rPr>
            <w:rStyle w:val="Hypertextovodkaz"/>
            <w:noProof/>
          </w:rPr>
          <w:t>2.2  DANÉ BODY VÝŠKOVÉ</w:t>
        </w:r>
        <w:r w:rsidR="008422E1">
          <w:rPr>
            <w:noProof/>
            <w:webHidden/>
          </w:rPr>
          <w:tab/>
        </w:r>
        <w:r w:rsidR="008422E1">
          <w:rPr>
            <w:noProof/>
            <w:webHidden/>
          </w:rPr>
          <w:fldChar w:fldCharType="begin"/>
        </w:r>
        <w:r w:rsidR="008422E1">
          <w:rPr>
            <w:noProof/>
            <w:webHidden/>
          </w:rPr>
          <w:instrText xml:space="preserve"> PAGEREF _Toc491703281 \h </w:instrText>
        </w:r>
        <w:r w:rsidR="008422E1">
          <w:rPr>
            <w:noProof/>
            <w:webHidden/>
          </w:rPr>
        </w:r>
        <w:r w:rsidR="008422E1">
          <w:rPr>
            <w:noProof/>
            <w:webHidden/>
          </w:rPr>
          <w:fldChar w:fldCharType="separate"/>
        </w:r>
        <w:r w:rsidR="008422E1">
          <w:rPr>
            <w:noProof/>
            <w:webHidden/>
          </w:rPr>
          <w:t>2</w:t>
        </w:r>
        <w:r w:rsidR="008422E1">
          <w:rPr>
            <w:noProof/>
            <w:webHidden/>
          </w:rPr>
          <w:fldChar w:fldCharType="end"/>
        </w:r>
      </w:hyperlink>
    </w:p>
    <w:p w:rsidR="008422E1" w:rsidRDefault="006B2F1B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3282" w:history="1">
        <w:r w:rsidR="008422E1" w:rsidRPr="00B20017">
          <w:rPr>
            <w:rStyle w:val="Hypertextovodkaz"/>
            <w:noProof/>
          </w:rPr>
          <w:t>2.3  URČOVANÉ BODY</w:t>
        </w:r>
        <w:r w:rsidR="008422E1">
          <w:rPr>
            <w:noProof/>
            <w:webHidden/>
          </w:rPr>
          <w:tab/>
        </w:r>
        <w:r w:rsidR="008422E1">
          <w:rPr>
            <w:noProof/>
            <w:webHidden/>
          </w:rPr>
          <w:fldChar w:fldCharType="begin"/>
        </w:r>
        <w:r w:rsidR="008422E1">
          <w:rPr>
            <w:noProof/>
            <w:webHidden/>
          </w:rPr>
          <w:instrText xml:space="preserve"> PAGEREF _Toc491703282 \h </w:instrText>
        </w:r>
        <w:r w:rsidR="008422E1">
          <w:rPr>
            <w:noProof/>
            <w:webHidden/>
          </w:rPr>
        </w:r>
        <w:r w:rsidR="008422E1">
          <w:rPr>
            <w:noProof/>
            <w:webHidden/>
          </w:rPr>
          <w:fldChar w:fldCharType="separate"/>
        </w:r>
        <w:r w:rsidR="008422E1">
          <w:rPr>
            <w:noProof/>
            <w:webHidden/>
          </w:rPr>
          <w:t>2</w:t>
        </w:r>
        <w:r w:rsidR="008422E1">
          <w:rPr>
            <w:noProof/>
            <w:webHidden/>
          </w:rPr>
          <w:fldChar w:fldCharType="end"/>
        </w:r>
      </w:hyperlink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fldChar w:fldCharType="end"/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6E5242" w:rsidRDefault="006E5242" w:rsidP="006E5242">
      <w:pPr>
        <w:pStyle w:val="Nadpis2"/>
        <w:numPr>
          <w:ilvl w:val="0"/>
          <w:numId w:val="0"/>
        </w:numPr>
        <w:spacing w:before="120"/>
        <w:rPr>
          <w:sz w:val="24"/>
        </w:rPr>
      </w:pPr>
    </w:p>
    <w:p w:rsidR="006E5242" w:rsidRDefault="0055102F" w:rsidP="00974FA2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2" w:name="_Toc491703280"/>
      <w:r>
        <w:rPr>
          <w:sz w:val="24"/>
        </w:rPr>
        <w:t>2.</w:t>
      </w:r>
      <w:r w:rsidR="00974FA2">
        <w:rPr>
          <w:sz w:val="24"/>
        </w:rPr>
        <w:t>1</w:t>
      </w:r>
      <w:r>
        <w:rPr>
          <w:sz w:val="24"/>
        </w:rPr>
        <w:t xml:space="preserve">  </w:t>
      </w:r>
      <w:r w:rsidR="006E5242">
        <w:rPr>
          <w:sz w:val="24"/>
        </w:rPr>
        <w:t>DANÉ BODY</w:t>
      </w:r>
      <w:r w:rsidR="00BE4476">
        <w:rPr>
          <w:sz w:val="24"/>
        </w:rPr>
        <w:t xml:space="preserve"> POLOHOVÉ</w:t>
      </w:r>
      <w:bookmarkEnd w:id="2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3210"/>
        <w:gridCol w:w="3045"/>
        <w:gridCol w:w="1319"/>
      </w:tblGrid>
      <w:tr w:rsidR="00CC3F5A" w:rsidTr="00FE1415">
        <w:trPr>
          <w:cantSplit/>
        </w:trPr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C3F5A" w:rsidRDefault="00CC3F5A" w:rsidP="001B45C3">
            <w:r>
              <w:t>Číslo bodu</w:t>
            </w:r>
          </w:p>
        </w:tc>
        <w:tc>
          <w:tcPr>
            <w:tcW w:w="32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3F5A" w:rsidRDefault="00CC3F5A" w:rsidP="00A71D1F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3F5A" w:rsidRDefault="00CC3F5A" w:rsidP="00A71D1F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C3F5A" w:rsidRDefault="00CC3F5A" w:rsidP="00A71D1F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D80112" w:rsidTr="001B45C3">
        <w:trPr>
          <w:cantSplit/>
        </w:trPr>
        <w:tc>
          <w:tcPr>
            <w:tcW w:w="1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r>
              <w:t xml:space="preserve">144 </w:t>
            </w:r>
            <w:r w:rsidRPr="00F64D2C">
              <w:rPr>
                <w:i/>
                <w:sz w:val="16"/>
                <w:szCs w:val="16"/>
              </w:rPr>
              <w:t>(TL</w:t>
            </w:r>
            <w:r>
              <w:rPr>
                <w:i/>
                <w:sz w:val="16"/>
                <w:szCs w:val="16"/>
              </w:rPr>
              <w:t>4422</w:t>
            </w:r>
            <w:r w:rsidRPr="00F64D2C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pPr>
              <w:jc w:val="center"/>
            </w:pPr>
            <w:r>
              <w:t>595770.31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pPr>
              <w:jc w:val="center"/>
            </w:pPr>
            <w:r>
              <w:t>1160141.40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80112" w:rsidRDefault="00D80112" w:rsidP="00D80112">
            <w:pPr>
              <w:jc w:val="center"/>
            </w:pPr>
            <w:r>
              <w:t>245.47</w:t>
            </w:r>
          </w:p>
        </w:tc>
      </w:tr>
      <w:tr w:rsidR="00D80112" w:rsidTr="00E53DFC">
        <w:trPr>
          <w:cantSplit/>
          <w:trHeight w:val="218"/>
        </w:trPr>
        <w:tc>
          <w:tcPr>
            <w:tcW w:w="1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r>
              <w:t>503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pPr>
              <w:jc w:val="center"/>
            </w:pPr>
            <w:r>
              <w:t>595832.50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pPr>
              <w:jc w:val="center"/>
            </w:pPr>
            <w:r>
              <w:t>1159836.50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80112" w:rsidRDefault="00D80112" w:rsidP="00D80112">
            <w:pPr>
              <w:jc w:val="center"/>
            </w:pPr>
            <w:r>
              <w:t>-</w:t>
            </w:r>
          </w:p>
        </w:tc>
      </w:tr>
      <w:tr w:rsidR="00D80112" w:rsidTr="00D80112">
        <w:trPr>
          <w:cantSplit/>
          <w:trHeight w:val="218"/>
        </w:trPr>
        <w:tc>
          <w:tcPr>
            <w:tcW w:w="1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r>
              <w:t>723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pPr>
              <w:jc w:val="center"/>
            </w:pPr>
            <w:r>
              <w:t>595788.21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112" w:rsidRDefault="00D80112" w:rsidP="00D80112">
            <w:pPr>
              <w:jc w:val="center"/>
            </w:pPr>
            <w:r>
              <w:t>1159747.43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80112" w:rsidRDefault="00D80112" w:rsidP="00D80112">
            <w:pPr>
              <w:jc w:val="center"/>
            </w:pPr>
            <w:r>
              <w:t>-</w:t>
            </w:r>
          </w:p>
        </w:tc>
      </w:tr>
      <w:tr w:rsidR="00D80112" w:rsidTr="00FE1415">
        <w:trPr>
          <w:cantSplit/>
          <w:trHeight w:val="218"/>
        </w:trPr>
        <w:tc>
          <w:tcPr>
            <w:tcW w:w="17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80112" w:rsidRPr="008A2B5E" w:rsidRDefault="00D80112" w:rsidP="00D80112">
            <w:pPr>
              <w:rPr>
                <w:bCs/>
              </w:rPr>
            </w:pPr>
            <w:r w:rsidRPr="008A2B5E">
              <w:rPr>
                <w:bCs/>
              </w:rPr>
              <w:t>946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80112" w:rsidRDefault="00D80112" w:rsidP="00D80112">
            <w:pPr>
              <w:jc w:val="center"/>
            </w:pPr>
            <w:r>
              <w:t>595823.45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80112" w:rsidRDefault="00D80112" w:rsidP="00D80112">
            <w:pPr>
              <w:jc w:val="center"/>
            </w:pPr>
            <w:r>
              <w:t>1159820.40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80112" w:rsidRDefault="00D80112" w:rsidP="00D80112">
            <w:pPr>
              <w:jc w:val="center"/>
            </w:pPr>
            <w:r>
              <w:t>-</w:t>
            </w:r>
          </w:p>
        </w:tc>
      </w:tr>
    </w:tbl>
    <w:p w:rsidR="00B61C9E" w:rsidRDefault="00B61C9E" w:rsidP="00B61C9E">
      <w:pPr>
        <w:pStyle w:val="Bntext"/>
      </w:pPr>
    </w:p>
    <w:p w:rsidR="00B61C9E" w:rsidRDefault="0055102F" w:rsidP="00B61C9E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3" w:name="_Toc491703281"/>
      <w:r>
        <w:rPr>
          <w:sz w:val="24"/>
        </w:rPr>
        <w:t xml:space="preserve">2.2  </w:t>
      </w:r>
      <w:r w:rsidR="00BE4476">
        <w:rPr>
          <w:sz w:val="24"/>
        </w:rPr>
        <w:t xml:space="preserve">DANÉ BODY </w:t>
      </w:r>
      <w:r w:rsidR="00B61C9E">
        <w:rPr>
          <w:sz w:val="24"/>
        </w:rPr>
        <w:t>VÝŠKOVÉ</w:t>
      </w:r>
      <w:bookmarkEnd w:id="3"/>
    </w:p>
    <w:tbl>
      <w:tblPr>
        <w:tblW w:w="92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6274"/>
        <w:gridCol w:w="1292"/>
      </w:tblGrid>
      <w:tr w:rsidR="006E5242" w:rsidTr="0038617C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Popis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1B45C3">
            <w:pPr>
              <w:jc w:val="center"/>
            </w:pPr>
            <w:r>
              <w:t>H</w:t>
            </w:r>
          </w:p>
        </w:tc>
      </w:tr>
      <w:tr w:rsidR="00D80112" w:rsidTr="007D2954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D80112" w:rsidRPr="00FF793A" w:rsidRDefault="00D80112" w:rsidP="00D80112">
            <w:pPr>
              <w:rPr>
                <w:bCs/>
              </w:rPr>
            </w:pPr>
            <w:r>
              <w:rPr>
                <w:bCs/>
              </w:rPr>
              <w:t>JM-071-634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0112" w:rsidRDefault="00D80112" w:rsidP="00D80112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Brno, Židenice, ul. Čejkova 68, dům č.p.3456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D80112" w:rsidRDefault="00D80112" w:rsidP="00D80112">
            <w:pPr>
              <w:jc w:val="center"/>
            </w:pPr>
            <w:r>
              <w:t>207.556</w:t>
            </w:r>
          </w:p>
        </w:tc>
      </w:tr>
      <w:tr w:rsidR="00D80112" w:rsidTr="007D2954">
        <w:trPr>
          <w:cantSplit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80112" w:rsidRDefault="00D80112" w:rsidP="00D80112">
            <w:pPr>
              <w:rPr>
                <w:bCs/>
              </w:rPr>
            </w:pPr>
            <w:r>
              <w:rPr>
                <w:bCs/>
              </w:rPr>
              <w:t>JM-071-635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80112" w:rsidRDefault="00D80112" w:rsidP="00D80112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Brno, Židenice, ul. Skopalíkova 1, dům č.p.857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80112" w:rsidRDefault="00D80112" w:rsidP="00D80112">
            <w:pPr>
              <w:jc w:val="center"/>
            </w:pPr>
            <w:r>
              <w:t>206.913</w:t>
            </w:r>
          </w:p>
        </w:tc>
      </w:tr>
    </w:tbl>
    <w:p w:rsidR="00FA2674" w:rsidRPr="00671B45" w:rsidRDefault="00FA2674" w:rsidP="00FA2674">
      <w:pPr>
        <w:pStyle w:val="Bntext"/>
        <w:rPr>
          <w:rFonts w:cs="Arial"/>
          <w:szCs w:val="20"/>
        </w:rPr>
      </w:pPr>
    </w:p>
    <w:p w:rsidR="00FA2674" w:rsidRDefault="0055102F" w:rsidP="00FA2674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4" w:name="_Toc491703282"/>
      <w:r>
        <w:rPr>
          <w:sz w:val="24"/>
        </w:rPr>
        <w:t xml:space="preserve">2.3  </w:t>
      </w:r>
      <w:r w:rsidR="00FA2674">
        <w:rPr>
          <w:sz w:val="24"/>
        </w:rPr>
        <w:t>URČOVANÉ BODY</w:t>
      </w:r>
      <w:bookmarkEnd w:id="4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007"/>
        <w:gridCol w:w="3045"/>
        <w:gridCol w:w="1319"/>
      </w:tblGrid>
      <w:tr w:rsidR="00392146" w:rsidTr="00477765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92146" w:rsidRDefault="00392146" w:rsidP="00477765">
            <w:r>
              <w:t>Číslo bodu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92146" w:rsidRDefault="00392146" w:rsidP="00477765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92146" w:rsidRDefault="00392146" w:rsidP="00477765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92146" w:rsidRDefault="00392146" w:rsidP="00477765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392146" w:rsidRPr="00940A5F" w:rsidTr="00477765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477765">
            <w:pPr>
              <w:pStyle w:val="FormtovanvHTML"/>
              <w:rPr>
                <w:rFonts w:ascii="Arial" w:hAnsi="Arial" w:cs="Arial"/>
                <w:lang w:val="en"/>
              </w:rPr>
            </w:pPr>
            <w:r w:rsidRPr="00392146">
              <w:rPr>
                <w:rFonts w:ascii="Arial" w:hAnsi="Arial" w:cs="Arial"/>
                <w:lang w:val="en"/>
              </w:rPr>
              <w:t xml:space="preserve">5001 </w:t>
            </w:r>
            <w:r w:rsidRPr="00392146">
              <w:rPr>
                <w:rFonts w:ascii="Arial" w:hAnsi="Arial" w:cs="Arial"/>
                <w:i/>
                <w:lang w:val="en"/>
              </w:rPr>
              <w:t>(geohřeb)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477765">
            <w:pPr>
              <w:jc w:val="center"/>
              <w:rPr>
                <w:rFonts w:eastAsia="MS Mincho" w:cs="Arial"/>
              </w:rPr>
            </w:pPr>
            <w:r w:rsidRPr="00392146">
              <w:rPr>
                <w:rFonts w:eastAsia="MS Mincho" w:cs="Arial"/>
              </w:rPr>
              <w:t>595720.26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477765">
            <w:pPr>
              <w:jc w:val="center"/>
              <w:rPr>
                <w:rFonts w:eastAsia="MS Mincho" w:cs="Arial"/>
              </w:rPr>
            </w:pPr>
            <w:r w:rsidRPr="00392146">
              <w:rPr>
                <w:rFonts w:eastAsia="MS Mincho" w:cs="Arial"/>
              </w:rPr>
              <w:t>1159875.24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2146" w:rsidRPr="00392146" w:rsidRDefault="00392146" w:rsidP="00477765">
            <w:pPr>
              <w:jc w:val="center"/>
              <w:rPr>
                <w:rFonts w:eastAsia="MS Mincho" w:cs="Arial"/>
              </w:rPr>
            </w:pPr>
            <w:r w:rsidRPr="00392146">
              <w:rPr>
                <w:rFonts w:eastAsia="MS Mincho" w:cs="Arial"/>
              </w:rPr>
              <w:t>207.67</w:t>
            </w:r>
          </w:p>
        </w:tc>
      </w:tr>
      <w:tr w:rsidR="00392146" w:rsidRPr="00940A5F" w:rsidTr="00477765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pStyle w:val="FormtovanvHTML"/>
              <w:rPr>
                <w:rFonts w:ascii="Arial" w:hAnsi="Arial" w:cs="Arial"/>
                <w:lang w:val="en"/>
              </w:rPr>
            </w:pPr>
            <w:r w:rsidRPr="00392146">
              <w:rPr>
                <w:rFonts w:ascii="Arial" w:hAnsi="Arial" w:cs="Arial"/>
                <w:lang w:val="en"/>
              </w:rPr>
              <w:t xml:space="preserve">5003 </w:t>
            </w:r>
            <w:r w:rsidRPr="00392146">
              <w:rPr>
                <w:rFonts w:ascii="Arial" w:hAnsi="Arial" w:cs="Arial"/>
                <w:i/>
                <w:lang w:val="en"/>
              </w:rPr>
              <w:t>(poklop)</w:t>
            </w:r>
            <w:r w:rsidRPr="00392146">
              <w:rPr>
                <w:rFonts w:ascii="Arial" w:hAnsi="Arial" w:cs="Arial"/>
                <w:lang w:val="en"/>
              </w:rPr>
              <w:t xml:space="preserve">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rPr>
                <w:rFonts w:eastAsia="MS Mincho" w:cs="Arial"/>
              </w:rPr>
              <w:t>595682.55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rPr>
                <w:rFonts w:eastAsia="MS Mincho" w:cs="Arial"/>
              </w:rPr>
              <w:t>1159986.50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rPr>
                <w:rFonts w:eastAsia="MS Mincho" w:cs="Arial"/>
              </w:rPr>
              <w:t>208.25</w:t>
            </w:r>
          </w:p>
        </w:tc>
      </w:tr>
      <w:tr w:rsidR="00392146" w:rsidRPr="00940A5F" w:rsidTr="00477765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pStyle w:val="FormtovanvHTML"/>
              <w:rPr>
                <w:rFonts w:ascii="Arial" w:hAnsi="Arial" w:cs="Arial"/>
                <w:lang w:val="en"/>
              </w:rPr>
            </w:pPr>
            <w:r w:rsidRPr="00392146">
              <w:rPr>
                <w:rFonts w:ascii="Arial" w:hAnsi="Arial" w:cs="Arial"/>
                <w:lang w:val="en"/>
              </w:rPr>
              <w:t xml:space="preserve">5006 </w:t>
            </w:r>
            <w:r w:rsidRPr="00392146">
              <w:rPr>
                <w:rFonts w:ascii="Arial" w:hAnsi="Arial" w:cs="Arial"/>
                <w:i/>
                <w:lang w:val="en"/>
              </w:rPr>
              <w:t>(šoupě)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 xml:space="preserve">595826.65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>1159834.53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>206.38</w:t>
            </w:r>
          </w:p>
        </w:tc>
      </w:tr>
      <w:tr w:rsidR="00392146" w:rsidRPr="00940A5F" w:rsidTr="00477765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pStyle w:val="FormtovanvHTML"/>
              <w:rPr>
                <w:rFonts w:ascii="Arial" w:hAnsi="Arial" w:cs="Arial"/>
                <w:lang w:val="en"/>
              </w:rPr>
            </w:pPr>
            <w:r w:rsidRPr="00392146">
              <w:rPr>
                <w:rFonts w:ascii="Arial" w:hAnsi="Arial" w:cs="Arial"/>
                <w:lang w:val="en"/>
              </w:rPr>
              <w:t xml:space="preserve">7011 </w:t>
            </w:r>
            <w:r w:rsidRPr="00392146">
              <w:rPr>
                <w:rFonts w:ascii="Arial" w:hAnsi="Arial" w:cs="Arial"/>
                <w:i/>
                <w:lang w:val="en"/>
              </w:rPr>
              <w:t>(geohřeb)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 xml:space="preserve">595776.80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 xml:space="preserve">1159893.37  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>207.05</w:t>
            </w:r>
          </w:p>
        </w:tc>
      </w:tr>
      <w:tr w:rsidR="00392146" w:rsidRPr="00940A5F" w:rsidTr="00477765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pStyle w:val="FormtovanvHTML"/>
              <w:rPr>
                <w:rFonts w:ascii="Arial" w:hAnsi="Arial" w:cs="Arial"/>
                <w:lang w:val="en"/>
              </w:rPr>
            </w:pPr>
            <w:r w:rsidRPr="00392146">
              <w:rPr>
                <w:rFonts w:ascii="Arial" w:hAnsi="Arial" w:cs="Arial"/>
                <w:lang w:val="en"/>
              </w:rPr>
              <w:t xml:space="preserve">8002 </w:t>
            </w:r>
            <w:r w:rsidRPr="00392146">
              <w:rPr>
                <w:rFonts w:ascii="Arial" w:hAnsi="Arial" w:cs="Arial"/>
                <w:i/>
                <w:lang w:val="en"/>
              </w:rPr>
              <w:t>(poklop)</w:t>
            </w:r>
            <w:r w:rsidRPr="00392146">
              <w:rPr>
                <w:rFonts w:ascii="Arial" w:hAnsi="Arial" w:cs="Arial"/>
                <w:lang w:val="en"/>
              </w:rPr>
              <w:t xml:space="preserve">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 xml:space="preserve">595736.99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 xml:space="preserve">1159926.11  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92146" w:rsidRPr="00392146" w:rsidRDefault="00392146" w:rsidP="00392146">
            <w:pPr>
              <w:jc w:val="center"/>
              <w:rPr>
                <w:rFonts w:eastAsia="MS Mincho" w:cs="Arial"/>
              </w:rPr>
            </w:pPr>
            <w:r w:rsidRPr="00392146">
              <w:t>207.60</w:t>
            </w:r>
          </w:p>
        </w:tc>
      </w:tr>
    </w:tbl>
    <w:p w:rsidR="00BB6C6D" w:rsidRDefault="00BB6C6D" w:rsidP="00BB6C6D"/>
    <w:p w:rsidR="00392146" w:rsidRDefault="00392146" w:rsidP="00BB6C6D"/>
    <w:p w:rsidR="00392146" w:rsidRDefault="00392146" w:rsidP="00BB6C6D"/>
    <w:sectPr w:rsidR="00392146">
      <w:headerReference w:type="default" r:id="rId7"/>
      <w:footerReference w:type="default" r:id="rId8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392146" w:rsidP="00360885">
          <w:pPr>
            <w:pStyle w:val="Zpat"/>
          </w:pPr>
          <w:fldSimple w:instr=" FILENAME  \* MERGEFORMAT ">
            <w:r w:rsidR="00B16364">
              <w:t>Kosmakov</w:t>
            </w:r>
            <w:r w:rsidR="00E95AF6">
              <w:t>a</w:t>
            </w:r>
            <w:r w:rsidR="00CC59BE">
              <w:rPr>
                <w:noProof/>
              </w:rPr>
              <w:t>_</w:t>
            </w:r>
            <w:r w:rsidR="003E5AC8">
              <w:rPr>
                <w:noProof/>
              </w:rPr>
              <w:t>ssv.docx</w:t>
            </w:r>
          </w:fldSimple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B2F1B">
            <w:rPr>
              <w:noProof/>
            </w:rPr>
            <w:t>2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6E5242">
      <w:trPr>
        <w:cantSplit/>
        <w:trHeight w:val="358"/>
      </w:trPr>
      <w:tc>
        <w:tcPr>
          <w:tcW w:w="2127" w:type="dxa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56E8785D" wp14:editId="2F5E7E40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Default="00D80112" w:rsidP="00F76F2A">
          <w:pPr>
            <w:pStyle w:val="Zhlav"/>
            <w:jc w:val="right"/>
          </w:pPr>
          <w:r>
            <w:rPr>
              <w:sz w:val="16"/>
            </w:rPr>
            <w:t xml:space="preserve">Brno, </w:t>
          </w:r>
          <w:r w:rsidR="006B2F1B">
            <w:rPr>
              <w:sz w:val="16"/>
            </w:rPr>
            <w:t>Kosmákova -</w:t>
          </w:r>
          <w:r>
            <w:rPr>
              <w:sz w:val="16"/>
            </w:rPr>
            <w:t xml:space="preserve"> rekonstrukce</w:t>
          </w:r>
          <w:r w:rsidR="00B16364">
            <w:rPr>
              <w:sz w:val="16"/>
            </w:rPr>
            <w:t xml:space="preserve"> </w:t>
          </w:r>
          <w:r>
            <w:rPr>
              <w:sz w:val="16"/>
            </w:rPr>
            <w:t xml:space="preserve">vodovodu                 </w:t>
          </w:r>
          <w:r w:rsidR="00310991" w:rsidRPr="0051404F">
            <w:rPr>
              <w:sz w:val="16"/>
            </w:rPr>
            <w:t xml:space="preserve">z.č. </w:t>
          </w:r>
          <w:r w:rsidR="00AA07F9">
            <w:rPr>
              <w:sz w:val="16"/>
            </w:rPr>
            <w:t>01</w:t>
          </w:r>
          <w:r w:rsidR="00B16364">
            <w:rPr>
              <w:sz w:val="16"/>
            </w:rPr>
            <w:t>8</w:t>
          </w:r>
          <w:r w:rsidR="006B2F1B">
            <w:rPr>
              <w:sz w:val="16"/>
            </w:rPr>
            <w:t>139</w:t>
          </w:r>
          <w:r w:rsidR="00AA07F9">
            <w:rPr>
              <w:sz w:val="16"/>
            </w:rPr>
            <w:t>A</w:t>
          </w: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22DFF"/>
    <w:rsid w:val="00052DEC"/>
    <w:rsid w:val="000537B7"/>
    <w:rsid w:val="000674DD"/>
    <w:rsid w:val="00077C4E"/>
    <w:rsid w:val="00083475"/>
    <w:rsid w:val="00084F41"/>
    <w:rsid w:val="00092C17"/>
    <w:rsid w:val="000968F8"/>
    <w:rsid w:val="000A7E62"/>
    <w:rsid w:val="00122388"/>
    <w:rsid w:val="00125E7B"/>
    <w:rsid w:val="00144079"/>
    <w:rsid w:val="001602E7"/>
    <w:rsid w:val="001860D9"/>
    <w:rsid w:val="001A367A"/>
    <w:rsid w:val="001B18F8"/>
    <w:rsid w:val="001B648C"/>
    <w:rsid w:val="001C526B"/>
    <w:rsid w:val="001E5C91"/>
    <w:rsid w:val="001F71B8"/>
    <w:rsid w:val="002252E7"/>
    <w:rsid w:val="0026361C"/>
    <w:rsid w:val="00270D00"/>
    <w:rsid w:val="002A3C23"/>
    <w:rsid w:val="002B5E65"/>
    <w:rsid w:val="002F4714"/>
    <w:rsid w:val="00310991"/>
    <w:rsid w:val="0031771A"/>
    <w:rsid w:val="00360885"/>
    <w:rsid w:val="0038617C"/>
    <w:rsid w:val="00392146"/>
    <w:rsid w:val="003B501C"/>
    <w:rsid w:val="003C6A33"/>
    <w:rsid w:val="003E57F2"/>
    <w:rsid w:val="003E5AC8"/>
    <w:rsid w:val="0041120D"/>
    <w:rsid w:val="004136A9"/>
    <w:rsid w:val="00466128"/>
    <w:rsid w:val="005429F1"/>
    <w:rsid w:val="0055102F"/>
    <w:rsid w:val="00564990"/>
    <w:rsid w:val="00586AAC"/>
    <w:rsid w:val="005B4B94"/>
    <w:rsid w:val="005C54AE"/>
    <w:rsid w:val="005E55D0"/>
    <w:rsid w:val="006111C1"/>
    <w:rsid w:val="006513E8"/>
    <w:rsid w:val="00660298"/>
    <w:rsid w:val="00671B45"/>
    <w:rsid w:val="0068108F"/>
    <w:rsid w:val="006B2252"/>
    <w:rsid w:val="006B2F1B"/>
    <w:rsid w:val="006E5242"/>
    <w:rsid w:val="0072130E"/>
    <w:rsid w:val="007267D7"/>
    <w:rsid w:val="00763564"/>
    <w:rsid w:val="007D2954"/>
    <w:rsid w:val="008251C7"/>
    <w:rsid w:val="00837972"/>
    <w:rsid w:val="008422E1"/>
    <w:rsid w:val="00874A92"/>
    <w:rsid w:val="008A4E3A"/>
    <w:rsid w:val="00964066"/>
    <w:rsid w:val="00974FA2"/>
    <w:rsid w:val="009C4A19"/>
    <w:rsid w:val="009C63FD"/>
    <w:rsid w:val="009F5BB6"/>
    <w:rsid w:val="00A237CA"/>
    <w:rsid w:val="00A334DE"/>
    <w:rsid w:val="00A353E3"/>
    <w:rsid w:val="00AA07F9"/>
    <w:rsid w:val="00AA6336"/>
    <w:rsid w:val="00B11502"/>
    <w:rsid w:val="00B16364"/>
    <w:rsid w:val="00B46CAB"/>
    <w:rsid w:val="00B61C9E"/>
    <w:rsid w:val="00B84B02"/>
    <w:rsid w:val="00BB330C"/>
    <w:rsid w:val="00BB6C6D"/>
    <w:rsid w:val="00BC7C8B"/>
    <w:rsid w:val="00BE4476"/>
    <w:rsid w:val="00C2139D"/>
    <w:rsid w:val="00C25554"/>
    <w:rsid w:val="00C74085"/>
    <w:rsid w:val="00CC3F5A"/>
    <w:rsid w:val="00CC59BE"/>
    <w:rsid w:val="00D0449D"/>
    <w:rsid w:val="00D1073A"/>
    <w:rsid w:val="00D148F7"/>
    <w:rsid w:val="00D366FF"/>
    <w:rsid w:val="00D543DA"/>
    <w:rsid w:val="00D80112"/>
    <w:rsid w:val="00DE5816"/>
    <w:rsid w:val="00E310BA"/>
    <w:rsid w:val="00E359BA"/>
    <w:rsid w:val="00E36BEF"/>
    <w:rsid w:val="00E475D4"/>
    <w:rsid w:val="00E53DFC"/>
    <w:rsid w:val="00E810F2"/>
    <w:rsid w:val="00E86DF4"/>
    <w:rsid w:val="00E95AF6"/>
    <w:rsid w:val="00EA7908"/>
    <w:rsid w:val="00EB2F45"/>
    <w:rsid w:val="00EC53F0"/>
    <w:rsid w:val="00EF4C24"/>
    <w:rsid w:val="00F13C72"/>
    <w:rsid w:val="00F15935"/>
    <w:rsid w:val="00F161D0"/>
    <w:rsid w:val="00F177C0"/>
    <w:rsid w:val="00F17D02"/>
    <w:rsid w:val="00F2468B"/>
    <w:rsid w:val="00F75AAE"/>
    <w:rsid w:val="00F76F2A"/>
    <w:rsid w:val="00F8471F"/>
    <w:rsid w:val="00F84E87"/>
    <w:rsid w:val="00F93BDD"/>
    <w:rsid w:val="00FA2674"/>
    <w:rsid w:val="00FA51F1"/>
    <w:rsid w:val="00FB0A44"/>
    <w:rsid w:val="00FE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;"/>
  <w14:docId w14:val="6DAE2C8B"/>
  <w15:docId w15:val="{E93E2E5E-FA80-44C9-B2DA-D0A9234C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3B501C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pPr>
      <w:widowControl w:val="0"/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widowControl w:val="0"/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3B501C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41120D"/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41120D"/>
    <w:rPr>
      <w:rFonts w:ascii="Consolas" w:hAnsi="Consolas" w:cs="Consolas"/>
      <w:sz w:val="21"/>
      <w:szCs w:val="21"/>
    </w:rPr>
  </w:style>
  <w:style w:type="paragraph" w:styleId="Textbubliny">
    <w:name w:val="Balloon Text"/>
    <w:basedOn w:val="Normln"/>
    <w:link w:val="TextbublinyChar"/>
    <w:rsid w:val="003E5AC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3E5AC8"/>
    <w:rPr>
      <w:rFonts w:ascii="Segoe UI" w:hAnsi="Segoe UI" w:cs="Segoe UI"/>
      <w:sz w:val="18"/>
      <w:szCs w:val="18"/>
    </w:rPr>
  </w:style>
  <w:style w:type="paragraph" w:styleId="FormtovanvHTML">
    <w:name w:val="HTML Preformatted"/>
    <w:basedOn w:val="Normln"/>
    <w:link w:val="FormtovanvHTMLChar"/>
    <w:rsid w:val="003921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basedOn w:val="Standardnpsmoodstavce"/>
    <w:link w:val="FormtovanvHTML"/>
    <w:rsid w:val="0039214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289</TotalTime>
  <Pages>2</Pages>
  <Words>142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Zalesky, Josef</cp:lastModifiedBy>
  <cp:revision>61</cp:revision>
  <cp:lastPrinted>2017-08-09T08:24:00Z</cp:lastPrinted>
  <dcterms:created xsi:type="dcterms:W3CDTF">2016-09-09T12:19:00Z</dcterms:created>
  <dcterms:modified xsi:type="dcterms:W3CDTF">2018-06-08T06:15:00Z</dcterms:modified>
</cp:coreProperties>
</file>